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4D7722" w:rsidRDefault="00410DB7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402603201" w:history="1">
        <w:r w:rsidR="004D7722" w:rsidRPr="00DC0A0B">
          <w:rPr>
            <w:rStyle w:val="aa"/>
          </w:rPr>
          <w:t>HH3C-COMMON-SYSTEM-MIB</w:t>
        </w:r>
        <w:r w:rsidR="004D7722">
          <w:rPr>
            <w:webHidden/>
          </w:rPr>
          <w:tab/>
        </w:r>
        <w:r w:rsidR="004D7722">
          <w:rPr>
            <w:webHidden/>
          </w:rPr>
          <w:fldChar w:fldCharType="begin"/>
        </w:r>
        <w:r w:rsidR="004D7722">
          <w:rPr>
            <w:webHidden/>
          </w:rPr>
          <w:instrText xml:space="preserve"> PAGEREF _Toc402603201 \h </w:instrText>
        </w:r>
        <w:r w:rsidR="004D7722">
          <w:rPr>
            <w:webHidden/>
          </w:rPr>
        </w:r>
        <w:r w:rsidR="004D7722">
          <w:rPr>
            <w:webHidden/>
          </w:rPr>
          <w:fldChar w:fldCharType="separate"/>
        </w:r>
        <w:r w:rsidR="004D7722">
          <w:rPr>
            <w:webHidden/>
          </w:rPr>
          <w:t>2</w:t>
        </w:r>
        <w:r w:rsidR="004D7722">
          <w:rPr>
            <w:webHidden/>
          </w:rPr>
          <w:fldChar w:fldCharType="end"/>
        </w:r>
      </w:hyperlink>
    </w:p>
    <w:p w:rsidR="004D7722" w:rsidRDefault="004D772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2603202" w:history="1">
        <w:r w:rsidRPr="00DC0A0B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_Toc402603202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D7722" w:rsidRDefault="004D772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2603203" w:history="1">
        <w:r w:rsidRPr="00DC0A0B">
          <w:rPr>
            <w:rStyle w:val="aa"/>
            <w:rFonts w:ascii="Helvetica" w:hAnsi="Helvetica" w:cs="Helvetica"/>
          </w:rPr>
          <w:t>hh3cSystemInfo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_Toc402603203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D7722" w:rsidRDefault="004D772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2603204" w:history="1">
        <w:r w:rsidRPr="00DC0A0B">
          <w:rPr>
            <w:rStyle w:val="aa"/>
            <w:rFonts w:ascii="Helvetica" w:eastAsia="charset0MS Sans Serif" w:hAnsi="Helvetica" w:cs="Helvetica"/>
          </w:rPr>
          <w:t>hh3cSystemDiagInfoTable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_Toc402603204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410DB7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7F7187" w:rsidRPr="00D92B25" w:rsidRDefault="007F7187" w:rsidP="007F7187">
      <w:pPr>
        <w:pStyle w:val="1"/>
        <w:tabs>
          <w:tab w:val="num" w:pos="432"/>
        </w:tabs>
        <w:ind w:left="432" w:hanging="432"/>
        <w:jc w:val="both"/>
      </w:pPr>
      <w:bookmarkStart w:id="1" w:name="_Toc316891260"/>
      <w:bookmarkStart w:id="2" w:name="_Toc397420852"/>
      <w:bookmarkStart w:id="3" w:name="_Toc402603201"/>
      <w:r w:rsidRPr="00D92B25">
        <w:lastRenderedPageBreak/>
        <w:t>HH3C-COMMON-SYSTEM-MIB</w:t>
      </w:r>
      <w:bookmarkEnd w:id="1"/>
      <w:bookmarkEnd w:id="2"/>
      <w:bookmarkEnd w:id="3"/>
    </w:p>
    <w:p w:rsidR="007F7187" w:rsidRPr="00D92B25" w:rsidRDefault="007F7187" w:rsidP="007F718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4" w:name="_Toc311189946"/>
      <w:bookmarkStart w:id="5" w:name="_Toc316891261"/>
      <w:bookmarkStart w:id="6" w:name="_Toc397420853"/>
      <w:bookmarkStart w:id="7" w:name="_Toc311190469"/>
      <w:bookmarkStart w:id="8" w:name="_Toc402603202"/>
      <w:r w:rsidRPr="00D92B25">
        <w:rPr>
          <w:rFonts w:ascii="Helvetica" w:hAnsi="Helvetica" w:cs="Helvetica"/>
        </w:rPr>
        <w:t>Scalar objects</w:t>
      </w:r>
      <w:bookmarkEnd w:id="4"/>
      <w:bookmarkEnd w:id="5"/>
      <w:bookmarkEnd w:id="6"/>
      <w:bookmarkEnd w:id="8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7F7187" w:rsidRPr="00D92B25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7187" w:rsidRPr="00D92B25" w:rsidRDefault="007F7187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7187" w:rsidRPr="00D92B25" w:rsidRDefault="007F7187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7187" w:rsidRPr="00D92B25" w:rsidRDefault="007F7187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7187" w:rsidRPr="00D92B25" w:rsidRDefault="007F7187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Description</w:t>
            </w:r>
          </w:p>
        </w:tc>
      </w:tr>
      <w:tr w:rsidR="007F7187" w:rsidRPr="00D92B25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7187" w:rsidRPr="00D92B25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hh3cWriteConfig</w:t>
            </w:r>
            <w:r w:rsidRPr="00D92B25">
              <w:rPr>
                <w:rFonts w:ascii="Helvetica" w:hAnsi="Helvetica" w:cs="Helvetica"/>
              </w:rPr>
              <w:t xml:space="preserve"> (</w:t>
            </w:r>
            <w:r w:rsidRPr="00712902">
              <w:rPr>
                <w:rFonts w:ascii="Helvetica" w:hAnsi="Helvetica" w:cs="Helvetica"/>
              </w:rPr>
              <w:t>1.3.6.1.4.1.25506.6.5</w:t>
            </w:r>
            <w:r w:rsidRPr="00D92B25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7187" w:rsidRPr="00D92B25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</w:t>
            </w:r>
            <w:r w:rsidRPr="00D92B25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7187" w:rsidRPr="00D92B25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7187" w:rsidRPr="00D92B25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</w:p>
        </w:tc>
      </w:tr>
      <w:tr w:rsidR="007F7187" w:rsidRPr="00D92B25" w:rsidTr="0091260D">
        <w:tc>
          <w:tcPr>
            <w:tcW w:w="3000" w:type="dxa"/>
            <w:shd w:val="clear" w:color="auto" w:fill="auto"/>
          </w:tcPr>
          <w:p w:rsidR="007F7187" w:rsidRPr="00D92B25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hh3cStartFtpServer</w:t>
            </w:r>
            <w:r w:rsidRPr="00D92B25">
              <w:rPr>
                <w:rFonts w:ascii="Helvetica" w:hAnsi="Helvetica" w:cs="Helvetica"/>
              </w:rPr>
              <w:t xml:space="preserve"> (</w:t>
            </w:r>
            <w:r w:rsidRPr="00712902">
              <w:rPr>
                <w:rFonts w:ascii="Helvetica" w:hAnsi="Helvetica" w:cs="Helvetica"/>
              </w:rPr>
              <w:t>1.3.6.1.4.1.25506.6.6</w:t>
            </w:r>
            <w:r w:rsidRPr="00D92B25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7F7187" w:rsidRPr="00D92B25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</w:t>
            </w:r>
            <w:r w:rsidRPr="00D92B25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7F7187" w:rsidRPr="00D92B25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F7187" w:rsidRPr="00D92B25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</w:p>
        </w:tc>
      </w:tr>
      <w:tr w:rsidR="004D7722" w:rsidRPr="00D92B25" w:rsidTr="0091260D">
        <w:tc>
          <w:tcPr>
            <w:tcW w:w="3000" w:type="dxa"/>
            <w:shd w:val="clear" w:color="auto" w:fill="auto"/>
          </w:tcPr>
          <w:p w:rsidR="004D7722" w:rsidRPr="00D92B25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hh3cReboot</w:t>
            </w:r>
            <w:r w:rsidRPr="00D92B25">
              <w:rPr>
                <w:rFonts w:ascii="Helvetica" w:hAnsi="Helvetica" w:cs="Helvetica"/>
              </w:rPr>
              <w:t xml:space="preserve"> (</w:t>
            </w:r>
            <w:r w:rsidRPr="00712902">
              <w:rPr>
                <w:rFonts w:ascii="Helvetica" w:hAnsi="Helvetica" w:cs="Helvetica"/>
              </w:rPr>
              <w:t>1.3.6.1.4.1.25506.6.7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4D7722" w:rsidRPr="00D92B25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</w:t>
            </w:r>
            <w:r w:rsidRPr="00D92B25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4D7722" w:rsidRPr="00D92B25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D7722" w:rsidRPr="00D92B25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7F7187" w:rsidRPr="00D92B25" w:rsidTr="0091260D">
        <w:tc>
          <w:tcPr>
            <w:tcW w:w="300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hh3cSoftwareVersion</w:t>
            </w:r>
            <w:r w:rsidRPr="00712902">
              <w:rPr>
                <w:rFonts w:ascii="Helvetica" w:hAnsi="Helvetica" w:cs="Helvetica" w:hint="eastAsia"/>
              </w:rPr>
              <w:t>(</w:t>
            </w:r>
            <w:r w:rsidRPr="00712902">
              <w:rPr>
                <w:rFonts w:ascii="Helvetica" w:hAnsi="Helvetica" w:cs="Helvetica"/>
              </w:rPr>
              <w:t>1.3.6.1.4.1.25506.6.9</w:t>
            </w:r>
            <w:r w:rsidRPr="0071290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F7187" w:rsidRPr="00D92B25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7187" w:rsidRPr="00D92B25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F7187" w:rsidRPr="00D92B25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</w:p>
        </w:tc>
      </w:tr>
      <w:tr w:rsidR="007F7187" w:rsidRPr="00D92B25" w:rsidTr="0091260D">
        <w:tc>
          <w:tcPr>
            <w:tcW w:w="300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hh3cSysBootType</w:t>
            </w:r>
            <w:r w:rsidRPr="00712902">
              <w:rPr>
                <w:rFonts w:ascii="Helvetica" w:hAnsi="Helvetica" w:cs="Helvetica" w:hint="eastAsia"/>
              </w:rPr>
              <w:t>(</w:t>
            </w:r>
            <w:r w:rsidRPr="00712902">
              <w:rPr>
                <w:rFonts w:ascii="Helvetica" w:hAnsi="Helvetica" w:cs="Helvetica"/>
              </w:rPr>
              <w:t>1.3.6.1.4.1.25506.6.10</w:t>
            </w:r>
            <w:r w:rsidRPr="0071290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7187" w:rsidRPr="00D92B25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F7187" w:rsidRPr="00D92B25" w:rsidRDefault="00E2190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7F7187" w:rsidRPr="00D92B25" w:rsidRDefault="007F7187" w:rsidP="007F7187">
      <w:pPr>
        <w:ind w:left="576"/>
      </w:pPr>
    </w:p>
    <w:p w:rsidR="007F7187" w:rsidRPr="00D92B25" w:rsidRDefault="007F7187" w:rsidP="007F7187"/>
    <w:p w:rsidR="007F7187" w:rsidRPr="00D92B25" w:rsidRDefault="007F7187" w:rsidP="007F718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9" w:name="_Toc316891262"/>
      <w:bookmarkStart w:id="10" w:name="_Toc397420854"/>
      <w:bookmarkStart w:id="11" w:name="_Toc402603203"/>
      <w:r w:rsidRPr="00D92B25">
        <w:rPr>
          <w:rFonts w:ascii="Helvetica" w:hAnsi="Helvetica" w:cs="Helvetica"/>
        </w:rPr>
        <w:t>hh3cSystemInfo</w:t>
      </w:r>
      <w:bookmarkEnd w:id="7"/>
      <w:bookmarkEnd w:id="9"/>
      <w:bookmarkEnd w:id="10"/>
      <w:bookmarkEnd w:id="11"/>
    </w:p>
    <w:p w:rsidR="007F7187" w:rsidRPr="00D92B25" w:rsidRDefault="007F7187" w:rsidP="007F7187">
      <w:r w:rsidRPr="00D92B25">
        <w:t>OID of this table is: 1.3.6.1.4.1.25506.6.11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F7187" w:rsidRPr="00D92B25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7187" w:rsidRPr="00D92B25" w:rsidRDefault="007F7187" w:rsidP="0091260D">
            <w:pPr>
              <w:pStyle w:val="TableHead"/>
              <w:rPr>
                <w:color w:val="auto"/>
              </w:rPr>
            </w:pPr>
            <w:r w:rsidRPr="00D92B25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7187" w:rsidRPr="00D92B25" w:rsidRDefault="007F7187" w:rsidP="0091260D">
            <w:pPr>
              <w:pStyle w:val="TableHead"/>
              <w:rPr>
                <w:color w:val="auto"/>
              </w:rPr>
            </w:pPr>
            <w:r w:rsidRPr="00D92B25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7187" w:rsidRPr="00D92B25" w:rsidRDefault="007F7187" w:rsidP="0091260D">
            <w:pPr>
              <w:pStyle w:val="TableHead"/>
              <w:rPr>
                <w:color w:val="auto"/>
              </w:rPr>
            </w:pPr>
            <w:r w:rsidRPr="00D92B25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7187" w:rsidRPr="00D92B25" w:rsidRDefault="007F7187" w:rsidP="0091260D">
            <w:pPr>
              <w:pStyle w:val="TableHead"/>
              <w:rPr>
                <w:color w:val="auto"/>
              </w:rPr>
            </w:pPr>
            <w:r w:rsidRPr="00D92B25">
              <w:rPr>
                <w:color w:val="auto"/>
              </w:rPr>
              <w:t>Description</w:t>
            </w:r>
          </w:p>
        </w:tc>
      </w:tr>
      <w:tr w:rsidR="007F7187" w:rsidRPr="00D92B25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 xml:space="preserve">hh3cSysStatisticPeriod (1.3.6.1.4.1.25506.6.11.1)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</w:p>
        </w:tc>
      </w:tr>
      <w:tr w:rsidR="007F7187" w:rsidRPr="00D92B25" w:rsidTr="0091260D">
        <w:trPr>
          <w:tblHeader/>
        </w:trPr>
        <w:tc>
          <w:tcPr>
            <w:tcW w:w="300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 xml:space="preserve">hh3cSysSamplePeriod (1.3.6.1.4.1.25506.6.11.2) </w:t>
            </w:r>
          </w:p>
        </w:tc>
        <w:tc>
          <w:tcPr>
            <w:tcW w:w="144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</w:p>
        </w:tc>
      </w:tr>
      <w:tr w:rsidR="007F7187" w:rsidRPr="00D92B25" w:rsidTr="0091260D">
        <w:trPr>
          <w:tblHeader/>
        </w:trPr>
        <w:tc>
          <w:tcPr>
            <w:tcW w:w="300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 xml:space="preserve">hh3cSysTrapResendPeriod (1.3.6.1.4.1.25506.6.11.3) </w:t>
            </w:r>
          </w:p>
        </w:tc>
        <w:tc>
          <w:tcPr>
            <w:tcW w:w="144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</w:p>
        </w:tc>
      </w:tr>
      <w:tr w:rsidR="007F7187" w:rsidRPr="00D92B25" w:rsidTr="0091260D">
        <w:trPr>
          <w:tblHeader/>
        </w:trPr>
        <w:tc>
          <w:tcPr>
            <w:tcW w:w="300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 xml:space="preserve">hh3cSysTrapCollectionPeriod (1.3.6.1.4.1.25506.6.11.4) </w:t>
            </w:r>
          </w:p>
        </w:tc>
        <w:tc>
          <w:tcPr>
            <w:tcW w:w="144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</w:p>
        </w:tc>
      </w:tr>
      <w:tr w:rsidR="007F7187" w:rsidRPr="00D92B25" w:rsidTr="0091260D">
        <w:trPr>
          <w:tblHeader/>
        </w:trPr>
        <w:tc>
          <w:tcPr>
            <w:tcW w:w="300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 xml:space="preserve">hh3cSysSnmpPort (1.3.6.1.4.1.25506.6.11.5) </w:t>
            </w:r>
          </w:p>
        </w:tc>
        <w:tc>
          <w:tcPr>
            <w:tcW w:w="144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</w:p>
        </w:tc>
      </w:tr>
      <w:tr w:rsidR="007F7187" w:rsidRPr="00D92B25" w:rsidTr="0091260D">
        <w:trPr>
          <w:tblHeader/>
        </w:trPr>
        <w:tc>
          <w:tcPr>
            <w:tcW w:w="300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 xml:space="preserve">hh3cSysSnmpTrapPort (1.3.6.1.4.1.25506.6.11.6) </w:t>
            </w:r>
          </w:p>
        </w:tc>
        <w:tc>
          <w:tcPr>
            <w:tcW w:w="144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</w:p>
        </w:tc>
      </w:tr>
      <w:tr w:rsidR="007F7187" w:rsidRPr="00D92B25" w:rsidTr="0091260D">
        <w:trPr>
          <w:tblHeader/>
        </w:trPr>
        <w:tc>
          <w:tcPr>
            <w:tcW w:w="300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 xml:space="preserve">hh3cSysNetID (1.3.6.1.4.1.25506.6.11.7) </w:t>
            </w:r>
          </w:p>
        </w:tc>
        <w:tc>
          <w:tcPr>
            <w:tcW w:w="144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</w:p>
        </w:tc>
      </w:tr>
      <w:tr w:rsidR="007F7187" w:rsidRPr="00D92B25" w:rsidTr="0091260D">
        <w:trPr>
          <w:tblHeader/>
        </w:trPr>
        <w:tc>
          <w:tcPr>
            <w:tcW w:w="300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 xml:space="preserve">hh3cSysLastSampleTime (1.3.6.1.4.1.25506.6.11.8) </w:t>
            </w:r>
          </w:p>
        </w:tc>
        <w:tc>
          <w:tcPr>
            <w:tcW w:w="144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</w:p>
        </w:tc>
      </w:tr>
      <w:tr w:rsidR="007F7187" w:rsidRPr="00D92B25" w:rsidTr="0091260D">
        <w:trPr>
          <w:tblHeader/>
        </w:trPr>
        <w:tc>
          <w:tcPr>
            <w:tcW w:w="3000" w:type="dxa"/>
            <w:shd w:val="clear" w:color="auto" w:fill="auto"/>
          </w:tcPr>
          <w:p w:rsidR="007F7187" w:rsidRPr="008B5DA1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B5DA1">
              <w:rPr>
                <w:rFonts w:ascii="Helvetica" w:hAnsi="Helvetica" w:cs="Helvetica"/>
              </w:rPr>
              <w:t>hh3cSysTrapSendNum</w:t>
            </w:r>
          </w:p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(</w:t>
            </w:r>
            <w:r w:rsidRPr="008B5DA1">
              <w:rPr>
                <w:rFonts w:ascii="Helvetica" w:hAnsi="Helvetica" w:cs="Helvetica"/>
              </w:rPr>
              <w:t>1.3.6.1.4.1.25506.6.11.9</w:t>
            </w:r>
            <w:r w:rsidRPr="00712902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F3BB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F7187" w:rsidRPr="00712902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</w:p>
        </w:tc>
      </w:tr>
      <w:tr w:rsidR="007F7187" w:rsidRPr="00D92B25" w:rsidTr="0091260D">
        <w:trPr>
          <w:tblHeader/>
        </w:trPr>
        <w:tc>
          <w:tcPr>
            <w:tcW w:w="3000" w:type="dxa"/>
            <w:shd w:val="clear" w:color="auto" w:fill="auto"/>
          </w:tcPr>
          <w:p w:rsidR="007F7187" w:rsidRPr="003B5DFF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B5DFF">
              <w:rPr>
                <w:rFonts w:ascii="Helvetica" w:hAnsi="Helvetica" w:cs="Helvetica"/>
              </w:rPr>
              <w:t>hh3cSysFirstTrapTime</w:t>
            </w:r>
          </w:p>
          <w:p w:rsidR="007F7187" w:rsidRPr="008B5DA1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(</w:t>
            </w:r>
            <w:r w:rsidRPr="008B5DA1">
              <w:rPr>
                <w:rFonts w:ascii="Helvetica" w:hAnsi="Helvetica" w:cs="Helvetica"/>
              </w:rPr>
              <w:t>1.3.6.1.4.1.25506.6.11.</w:t>
            </w:r>
            <w:r>
              <w:rPr>
                <w:rFonts w:ascii="Helvetica" w:hAnsi="Helvetica" w:cs="Helvetica" w:hint="eastAsia"/>
              </w:rPr>
              <w:t>10</w:t>
            </w:r>
            <w:r w:rsidRPr="00712902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F7187" w:rsidRDefault="007F7187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8F3BBC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7F7187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F7187" w:rsidRPr="00D92B25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  <w:tr w:rsidR="007F7187" w:rsidRPr="00D92B25" w:rsidTr="0091260D">
        <w:trPr>
          <w:tblHeader/>
        </w:trPr>
        <w:tc>
          <w:tcPr>
            <w:tcW w:w="3000" w:type="dxa"/>
            <w:shd w:val="clear" w:color="auto" w:fill="auto"/>
          </w:tcPr>
          <w:p w:rsidR="007F7187" w:rsidRPr="0083764D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3764D">
              <w:rPr>
                <w:rFonts w:ascii="Helvetica" w:hAnsi="Helvetica" w:cs="Helvetica"/>
              </w:rPr>
              <w:t>hh3cSysBannerMOTD</w:t>
            </w:r>
          </w:p>
          <w:p w:rsidR="007F7187" w:rsidRPr="003B5DFF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(</w:t>
            </w:r>
            <w:r w:rsidRPr="008B5DA1">
              <w:rPr>
                <w:rFonts w:ascii="Helvetica" w:hAnsi="Helvetica" w:cs="Helvetica"/>
              </w:rPr>
              <w:t>1.3.6.1.4.1.25506.6.11.</w:t>
            </w:r>
            <w:r>
              <w:rPr>
                <w:rFonts w:ascii="Helvetica" w:hAnsi="Helvetica" w:cs="Helvetica" w:hint="eastAsia"/>
              </w:rPr>
              <w:t>11</w:t>
            </w:r>
            <w:r w:rsidRPr="00712902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F7187" w:rsidRDefault="007F7187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8F3BB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F7187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F7187" w:rsidRDefault="007F718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20629E" w:rsidRDefault="0020629E" w:rsidP="00991579">
      <w:pPr>
        <w:rPr>
          <w:rFonts w:hint="eastAsia"/>
        </w:rPr>
      </w:pPr>
    </w:p>
    <w:p w:rsidR="004D7722" w:rsidRPr="008418BF" w:rsidRDefault="004D7722" w:rsidP="004D7722">
      <w:pPr>
        <w:pStyle w:val="2"/>
        <w:rPr>
          <w:rFonts w:ascii="Helvetica" w:eastAsia="charset0MS Sans Serif" w:hAnsi="Helvetica" w:cs="Helvetica"/>
        </w:rPr>
      </w:pPr>
      <w:bookmarkStart w:id="12" w:name="_Toc402603204"/>
      <w:r w:rsidRPr="006F28B7">
        <w:rPr>
          <w:rFonts w:ascii="Helvetica" w:eastAsia="charset0MS Sans Serif" w:hAnsi="Helvetica" w:cs="Helvetica"/>
        </w:rPr>
        <w:t>hh3cSystemDiagInfoTable</w:t>
      </w:r>
      <w:bookmarkEnd w:id="12"/>
    </w:p>
    <w:p w:rsidR="004D7722" w:rsidRPr="007B4A78" w:rsidRDefault="004D7722" w:rsidP="004D7722">
      <w:pPr>
        <w:rPr>
          <w:rFonts w:ascii="charset0Courier" w:eastAsia="charset0MS Sans Serif" w:hAnsi="charset0Courier" w:cs="charset0Courier"/>
          <w:sz w:val="18"/>
          <w:szCs w:val="18"/>
        </w:rPr>
      </w:pPr>
      <w:r w:rsidRPr="008418BF">
        <w:t xml:space="preserve">OID of this table is: </w:t>
      </w:r>
      <w:r w:rsidRPr="007B4A78">
        <w:rPr>
          <w:sz w:val="21"/>
          <w:szCs w:val="24"/>
        </w:rPr>
        <w:t>1.3.6.1.4.1.25506.6.13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4D7722" w:rsidRPr="00522330" w:rsidTr="0069391E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522330" w:rsidRDefault="004D7722" w:rsidP="0069391E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522330" w:rsidRDefault="004D7722" w:rsidP="0069391E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522330" w:rsidRDefault="004D7722" w:rsidP="0069391E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522330" w:rsidRDefault="004D7722" w:rsidP="0069391E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4D7722" w:rsidRPr="00522330" w:rsidTr="0069391E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522330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hh3c</w:t>
            </w:r>
            <w:r w:rsidRPr="0092633D">
              <w:rPr>
                <w:rFonts w:ascii="Helvetica" w:hAnsi="Helvetica" w:cs="Helvetica"/>
              </w:rPr>
              <w:t>SystemDiagInfoIndex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92B25">
              <w:rPr>
                <w:rFonts w:ascii="Helvetica" w:hAnsi="Helvetica" w:cs="Helvetica"/>
              </w:rPr>
              <w:t>(</w:t>
            </w:r>
            <w:r w:rsidRPr="0092633D">
              <w:rPr>
                <w:rFonts w:ascii="Helvetica" w:hAnsi="Helvetica" w:cs="Helvetica"/>
              </w:rPr>
              <w:t>1.3.6.1.4.1.25506.6.13.1.1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522330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B4A78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522330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522330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4D7722" w:rsidRPr="00522330" w:rsidTr="0069391E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712902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hh3c</w:t>
            </w:r>
            <w:r w:rsidRPr="0092633D">
              <w:rPr>
                <w:rFonts w:ascii="Helvetica" w:hAnsi="Helvetica" w:cs="Helvetica"/>
              </w:rPr>
              <w:t>SystemDiagInfoFilename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92B25">
              <w:rPr>
                <w:rFonts w:ascii="Helvetica" w:hAnsi="Helvetica" w:cs="Helvetica"/>
              </w:rPr>
              <w:t>(</w:t>
            </w:r>
            <w:r w:rsidRPr="0092633D">
              <w:rPr>
                <w:rFonts w:ascii="Helvetica" w:hAnsi="Helvetica" w:cs="Helvetica"/>
              </w:rPr>
              <w:t>1.3.6.1.4.1.25506.6.13.1.2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D92B25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633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D92B25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A174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8418BF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43A6D">
              <w:rPr>
                <w:rFonts w:ascii="Helvetica" w:hAnsi="Helvetica" w:cs="Helvetica"/>
              </w:rPr>
              <w:t>As per MIB</w:t>
            </w:r>
          </w:p>
        </w:tc>
      </w:tr>
      <w:tr w:rsidR="004D7722" w:rsidRPr="00522330" w:rsidTr="0069391E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712902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hh3c</w:t>
            </w:r>
            <w:r w:rsidRPr="0092633D">
              <w:rPr>
                <w:rFonts w:ascii="Helvetica" w:hAnsi="Helvetica" w:cs="Helvetica"/>
              </w:rPr>
              <w:t>SystemDiagInfoRowStatus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92B25">
              <w:rPr>
                <w:rFonts w:ascii="Helvetica" w:hAnsi="Helvetica" w:cs="Helvetica"/>
              </w:rPr>
              <w:t>(</w:t>
            </w:r>
            <w:r w:rsidRPr="0092633D">
              <w:rPr>
                <w:rFonts w:ascii="Helvetica" w:hAnsi="Helvetica" w:cs="Helvetica"/>
              </w:rPr>
              <w:t>1.3.6.1.4.1.25506.6.13.1.3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D92B25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633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D92B25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A174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8418BF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43A6D">
              <w:rPr>
                <w:rFonts w:ascii="Helvetica" w:hAnsi="Helvetica" w:cs="Helvetica"/>
              </w:rPr>
              <w:t>As per MIB</w:t>
            </w:r>
          </w:p>
        </w:tc>
      </w:tr>
      <w:tr w:rsidR="004D7722" w:rsidRPr="00522330" w:rsidTr="0069391E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712902" w:rsidRDefault="004D7722" w:rsidP="004D7722">
            <w:pPr>
              <w:pStyle w:val="TableText"/>
              <w:kinsoku w:val="0"/>
              <w:ind w:left="90" w:hangingChars="50" w:hanging="9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hh3c</w:t>
            </w:r>
            <w:r w:rsidRPr="0092633D">
              <w:rPr>
                <w:rFonts w:ascii="Helvetica" w:hAnsi="Helvetica" w:cs="Helvetica"/>
              </w:rPr>
              <w:t>SystemDiagInfoOperEndTime</w:t>
            </w:r>
            <w:r w:rsidRPr="00D92B25">
              <w:rPr>
                <w:rFonts w:ascii="Helvetica" w:hAnsi="Helvetica" w:cs="Helvetica"/>
              </w:rPr>
              <w:t>(</w:t>
            </w:r>
            <w:r w:rsidRPr="0092633D">
              <w:rPr>
                <w:rFonts w:ascii="Helvetica" w:hAnsi="Helvetica" w:cs="Helvetica"/>
              </w:rPr>
              <w:t>1.3.6.1.4.1.25506.6.13.1.4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D92B25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633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D92B25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A174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8418BF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43A6D">
              <w:rPr>
                <w:rFonts w:ascii="Helvetica" w:hAnsi="Helvetica" w:cs="Helvetica"/>
              </w:rPr>
              <w:t>As per MIB</w:t>
            </w:r>
          </w:p>
        </w:tc>
      </w:tr>
      <w:tr w:rsidR="004D7722" w:rsidRPr="00522330" w:rsidTr="0069391E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712902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hh3c</w:t>
            </w:r>
            <w:r w:rsidRPr="0092633D">
              <w:rPr>
                <w:rFonts w:ascii="Helvetica" w:hAnsi="Helvetica" w:cs="Helvetica"/>
              </w:rPr>
              <w:t>SystemDiagInfoOperState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92B25">
              <w:rPr>
                <w:rFonts w:ascii="Helvetica" w:hAnsi="Helvetica" w:cs="Helvetica"/>
              </w:rPr>
              <w:t>(</w:t>
            </w:r>
            <w:r w:rsidRPr="0092633D">
              <w:rPr>
                <w:rFonts w:ascii="Helvetica" w:hAnsi="Helvetica" w:cs="Helvetica"/>
              </w:rPr>
              <w:t>1.3.6.1.4.1.25506.6.13.1.5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D92B25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633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D92B25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A174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D7722" w:rsidRPr="008418BF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43A6D">
              <w:rPr>
                <w:rFonts w:ascii="Helvetica" w:hAnsi="Helvetica" w:cs="Helvetica"/>
              </w:rPr>
              <w:t>As per MIB</w:t>
            </w:r>
          </w:p>
        </w:tc>
      </w:tr>
      <w:tr w:rsidR="004D7722" w:rsidRPr="00522330" w:rsidTr="0069391E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D7722" w:rsidRPr="00712902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hh3c</w:t>
            </w:r>
            <w:r w:rsidRPr="0092633D">
              <w:rPr>
                <w:rFonts w:ascii="Helvetica" w:hAnsi="Helvetica" w:cs="Helvetica"/>
              </w:rPr>
              <w:t>SystemDiagInfoOperFailReason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92B25">
              <w:rPr>
                <w:rFonts w:ascii="Helvetica" w:hAnsi="Helvetica" w:cs="Helvetica"/>
              </w:rPr>
              <w:t>(</w:t>
            </w:r>
            <w:r w:rsidRPr="0092633D">
              <w:rPr>
                <w:rFonts w:ascii="Helvetica" w:hAnsi="Helvetica" w:cs="Helvetica"/>
              </w:rPr>
              <w:t>1.3.6.1.4.1.25506.6.13.1.6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D7722" w:rsidRPr="00D92B25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633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D7722" w:rsidRPr="00D92B25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A174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D7722" w:rsidRPr="008418BF" w:rsidRDefault="004D7722" w:rsidP="0069391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43A6D">
              <w:rPr>
                <w:rFonts w:ascii="Helvetica" w:hAnsi="Helvetica" w:cs="Helvetica"/>
              </w:rPr>
              <w:t>As per MIB</w:t>
            </w:r>
          </w:p>
        </w:tc>
      </w:tr>
    </w:tbl>
    <w:p w:rsidR="004D7722" w:rsidRPr="00991579" w:rsidRDefault="004D7722" w:rsidP="00991579"/>
    <w:sectPr w:rsidR="004D7722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264" w:rsidRDefault="00DC0264">
      <w:r>
        <w:separator/>
      </w:r>
    </w:p>
  </w:endnote>
  <w:endnote w:type="continuationSeparator" w:id="0">
    <w:p w:rsidR="00DC0264" w:rsidRDefault="00DC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harset0Courier">
    <w:altName w:val="Courier New"/>
    <w:panose1 w:val="00000000000000000000"/>
    <w:charset w:val="00"/>
    <w:family w:val="auto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10DB7">
      <w:fldChar w:fldCharType="begin"/>
    </w:r>
    <w:r>
      <w:instrText>PAGE</w:instrText>
    </w:r>
    <w:r w:rsidR="00410DB7">
      <w:fldChar w:fldCharType="separate"/>
    </w:r>
    <w:r w:rsidR="004D7722">
      <w:rPr>
        <w:noProof/>
      </w:rPr>
      <w:t>1</w:t>
    </w:r>
    <w:r w:rsidR="00410DB7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4D7722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264" w:rsidRDefault="00DC0264">
      <w:r>
        <w:separator/>
      </w:r>
    </w:p>
  </w:footnote>
  <w:footnote w:type="continuationSeparator" w:id="0">
    <w:p w:rsidR="00DC0264" w:rsidRDefault="00DC0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F7187" w:rsidRPr="007F7187">
      <w:t xml:space="preserve"> HH3C-COMMON-SYSTEM-MIB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0DB7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D7722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7F7187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57E0D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0264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190B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48E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7F718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7F718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7F718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7F718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7F718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7F718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7F718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163C0-9C4D-4284-86D3-334F9952D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3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22</cp:revision>
  <cp:lastPrinted>2010-05-04T10:01:00Z</cp:lastPrinted>
  <dcterms:created xsi:type="dcterms:W3CDTF">2014-07-11T01:33:00Z</dcterms:created>
  <dcterms:modified xsi:type="dcterms:W3CDTF">2014-11-01T03:04:00Z</dcterms:modified>
</cp:coreProperties>
</file>